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3DC06" w14:textId="19C4C890" w:rsidR="00BA00AB" w:rsidRDefault="007E2AB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BLOUNT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d.ca.1444)</w:t>
      </w:r>
    </w:p>
    <w:p w14:paraId="4B79A5B7" w14:textId="66C19E9A" w:rsidR="007E2ABC" w:rsidRDefault="007E2AB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Bitton.</w:t>
      </w:r>
    </w:p>
    <w:p w14:paraId="52E52015" w14:textId="77777777" w:rsidR="007E2ABC" w:rsidRDefault="007E2ABC" w:rsidP="009139A6">
      <w:pPr>
        <w:pStyle w:val="NoSpacing"/>
        <w:rPr>
          <w:rFonts w:cs="Times New Roman"/>
          <w:szCs w:val="24"/>
        </w:rPr>
      </w:pPr>
    </w:p>
    <w:p w14:paraId="6D239DB7" w14:textId="77777777" w:rsidR="007E2ABC" w:rsidRDefault="007E2ABC" w:rsidP="009139A6">
      <w:pPr>
        <w:pStyle w:val="NoSpacing"/>
        <w:rPr>
          <w:rFonts w:cs="Times New Roman"/>
          <w:szCs w:val="24"/>
        </w:rPr>
      </w:pPr>
    </w:p>
    <w:p w14:paraId="12E983EF" w14:textId="572DE56E" w:rsidR="007E2ABC" w:rsidRDefault="007E2AB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Feb.1444</w:t>
      </w:r>
      <w:r>
        <w:rPr>
          <w:rFonts w:cs="Times New Roman"/>
          <w:szCs w:val="24"/>
        </w:rPr>
        <w:tab/>
        <w:t xml:space="preserve">Writs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Escheators of Gloucestershire,</w:t>
      </w:r>
    </w:p>
    <w:p w14:paraId="00125212" w14:textId="0321FADB" w:rsidR="007E2ABC" w:rsidRDefault="007E2AB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Hampshire &amp; Wiltshire and Somerset &amp; Dorset.</w:t>
      </w:r>
    </w:p>
    <w:p w14:paraId="4F74D058" w14:textId="0FADDF71" w:rsidR="007E2ABC" w:rsidRDefault="007E2AB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1437-45 p.275)</w:t>
      </w:r>
    </w:p>
    <w:p w14:paraId="6AD589AB" w14:textId="77777777" w:rsidR="007E2ABC" w:rsidRDefault="007E2ABC" w:rsidP="009139A6">
      <w:pPr>
        <w:pStyle w:val="NoSpacing"/>
        <w:rPr>
          <w:rFonts w:cs="Times New Roman"/>
          <w:szCs w:val="24"/>
        </w:rPr>
      </w:pPr>
    </w:p>
    <w:p w14:paraId="6EE07EAA" w14:textId="77777777" w:rsidR="007E2ABC" w:rsidRDefault="007E2ABC" w:rsidP="009139A6">
      <w:pPr>
        <w:pStyle w:val="NoSpacing"/>
        <w:rPr>
          <w:rFonts w:cs="Times New Roman"/>
          <w:szCs w:val="24"/>
        </w:rPr>
      </w:pPr>
    </w:p>
    <w:p w14:paraId="77FDD9A1" w14:textId="096ECE9A" w:rsidR="007E2ABC" w:rsidRDefault="007E2AB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September 2023</w:t>
      </w:r>
    </w:p>
    <w:p w14:paraId="3042F852" w14:textId="77777777" w:rsidR="007E2ABC" w:rsidRPr="007E2ABC" w:rsidRDefault="007E2ABC" w:rsidP="009139A6">
      <w:pPr>
        <w:pStyle w:val="NoSpacing"/>
        <w:rPr>
          <w:rFonts w:cs="Times New Roman"/>
          <w:szCs w:val="24"/>
        </w:rPr>
      </w:pPr>
    </w:p>
    <w:sectPr w:rsidR="007E2ABC" w:rsidRPr="007E2AB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B7346" w14:textId="77777777" w:rsidR="007E2ABC" w:rsidRDefault="007E2ABC" w:rsidP="009139A6">
      <w:r>
        <w:separator/>
      </w:r>
    </w:p>
  </w:endnote>
  <w:endnote w:type="continuationSeparator" w:id="0">
    <w:p w14:paraId="38969153" w14:textId="77777777" w:rsidR="007E2ABC" w:rsidRDefault="007E2AB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B6E0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D612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E206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C9324" w14:textId="77777777" w:rsidR="007E2ABC" w:rsidRDefault="007E2ABC" w:rsidP="009139A6">
      <w:r>
        <w:separator/>
      </w:r>
    </w:p>
  </w:footnote>
  <w:footnote w:type="continuationSeparator" w:id="0">
    <w:p w14:paraId="7F40FA19" w14:textId="77777777" w:rsidR="007E2ABC" w:rsidRDefault="007E2AB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676E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583C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3F74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ABC"/>
    <w:rsid w:val="000666E0"/>
    <w:rsid w:val="002510B7"/>
    <w:rsid w:val="005C130B"/>
    <w:rsid w:val="007E2ABC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1D164"/>
  <w15:chartTrackingRefBased/>
  <w15:docId w15:val="{AF9B2AD7-01A2-41DE-832D-03AA206A8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2023-09-26T20:50:00Z</dcterms:created>
  <dcterms:modified xsi:type="dcterms:W3CDTF">2023-09-26T20:53:00Z</dcterms:modified>
</cp:coreProperties>
</file>